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ECA" w:rsidRPr="00550196" w:rsidRDefault="00AD7ECA" w:rsidP="00E61B04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rFonts w:ascii="Calibri" w:hAnsi="Calibri"/>
          <w:b/>
          <w:noProof/>
          <w:lang w:val="uk-UA" w:eastAsia="uk-UA"/>
        </w:rPr>
        <w:t xml:space="preserve">                                                                      </w:t>
      </w:r>
      <w:r w:rsidRPr="00BE6BBC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AD7ECA" w:rsidRDefault="00AD7ECA" w:rsidP="0028709B">
      <w:pPr>
        <w:pStyle w:val="Heading1"/>
      </w:pPr>
      <w:r>
        <w:t>КАГАРЛИЦЬКА  МІСЬКА  РАДА  VІІІ  СКЛИКАННЯ</w:t>
      </w:r>
    </w:p>
    <w:p w:rsidR="00AD7ECA" w:rsidRDefault="00AD7ECA" w:rsidP="0028709B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AD7ECA" w:rsidRDefault="00AD7ECA" w:rsidP="0028709B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AD7ECA" w:rsidRDefault="00AD7ECA" w:rsidP="0028709B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.2024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м. Кагарлик</w:t>
      </w:r>
    </w:p>
    <w:p w:rsidR="00AD7ECA" w:rsidRDefault="00AD7ECA" w:rsidP="00641D76">
      <w:pPr>
        <w:rPr>
          <w:rStyle w:val="Heading2Char"/>
          <w:rFonts w:ascii="Times New Roman" w:hAnsi="Times New Roman"/>
          <w:color w:val="auto"/>
          <w:sz w:val="24"/>
          <w:szCs w:val="24"/>
          <w:lang w:val="uk-UA"/>
        </w:rPr>
      </w:pPr>
    </w:p>
    <w:p w:rsidR="00AD7ECA" w:rsidRPr="008D6327" w:rsidRDefault="00AD7ECA" w:rsidP="00641D76">
      <w:pPr>
        <w:rPr>
          <w:rStyle w:val="Heading2Char"/>
          <w:rFonts w:ascii="Times New Roman" w:hAnsi="Times New Roman"/>
          <w:color w:val="auto"/>
          <w:lang w:val="uk-UA"/>
        </w:rPr>
      </w:pPr>
      <w:r w:rsidRPr="008D6327">
        <w:rPr>
          <w:rStyle w:val="Heading2Char"/>
          <w:rFonts w:ascii="Times New Roman" w:hAnsi="Times New Roman"/>
          <w:color w:val="auto"/>
          <w:lang w:val="uk-UA"/>
        </w:rPr>
        <w:t xml:space="preserve">Про затвердження технічної документації із землеустрою щодо </w:t>
      </w:r>
    </w:p>
    <w:p w:rsidR="00AD7ECA" w:rsidRPr="008D6327" w:rsidRDefault="00AD7ECA" w:rsidP="00641D76">
      <w:pPr>
        <w:rPr>
          <w:rStyle w:val="Heading2Char"/>
          <w:rFonts w:ascii="Times New Roman" w:hAnsi="Times New Roman"/>
          <w:color w:val="000000"/>
          <w:lang w:val="uk-UA"/>
        </w:rPr>
      </w:pPr>
      <w:r w:rsidRPr="008D6327">
        <w:rPr>
          <w:rStyle w:val="Heading2Char"/>
          <w:rFonts w:ascii="Times New Roman" w:hAnsi="Times New Roman"/>
          <w:color w:val="auto"/>
          <w:lang w:val="uk-UA"/>
        </w:rPr>
        <w:t xml:space="preserve">встановлення (відновлення) меж  земельної ділянки в натурі </w:t>
      </w:r>
      <w:r w:rsidRPr="008D6327">
        <w:rPr>
          <w:rStyle w:val="Heading2Char"/>
          <w:rFonts w:ascii="Times New Roman" w:hAnsi="Times New Roman"/>
          <w:color w:val="000000"/>
          <w:lang w:val="uk-UA"/>
        </w:rPr>
        <w:t>(на місцевості)</w:t>
      </w:r>
    </w:p>
    <w:p w:rsidR="00AD7ECA" w:rsidRPr="008D6327" w:rsidRDefault="00AD7ECA" w:rsidP="00641D76">
      <w:pPr>
        <w:rPr>
          <w:rStyle w:val="Heading2Char"/>
          <w:rFonts w:ascii="Times New Roman" w:hAnsi="Times New Roman"/>
          <w:color w:val="000000"/>
          <w:lang w:val="uk-UA"/>
        </w:rPr>
      </w:pPr>
      <w:r w:rsidRPr="008D6327">
        <w:rPr>
          <w:rStyle w:val="Heading2Char"/>
          <w:rFonts w:ascii="Times New Roman" w:hAnsi="Times New Roman"/>
          <w:color w:val="000000"/>
          <w:lang w:val="uk-UA"/>
        </w:rPr>
        <w:t>Дігтярьова Григорія Валентиновича в с. Шубівка, вул. Фалкова, 75</w:t>
      </w:r>
      <w:r w:rsidRPr="008D6327">
        <w:rPr>
          <w:rStyle w:val="Heading2Char"/>
          <w:rFonts w:ascii="Times New Roman" w:hAnsi="Times New Roman"/>
          <w:color w:val="auto"/>
          <w:lang w:val="uk-UA"/>
        </w:rPr>
        <w:t xml:space="preserve"> </w:t>
      </w:r>
      <w:r w:rsidRPr="008D6327">
        <w:rPr>
          <w:rStyle w:val="Heading2Char"/>
          <w:rFonts w:ascii="Times New Roman" w:hAnsi="Times New Roman"/>
          <w:color w:val="000000"/>
          <w:lang w:val="uk-UA"/>
        </w:rPr>
        <w:t xml:space="preserve">для будівництва і обслуговування житлового будинку, господарських будівель </w:t>
      </w:r>
    </w:p>
    <w:p w:rsidR="00AD7ECA" w:rsidRPr="008D6327" w:rsidRDefault="00AD7ECA" w:rsidP="00641D76">
      <w:pPr>
        <w:rPr>
          <w:rStyle w:val="Heading2Char"/>
          <w:rFonts w:ascii="Times New Roman" w:hAnsi="Times New Roman"/>
          <w:color w:val="000000"/>
          <w:lang w:val="uk-UA"/>
        </w:rPr>
      </w:pPr>
      <w:r w:rsidRPr="008D6327">
        <w:rPr>
          <w:rStyle w:val="Heading2Char"/>
          <w:rFonts w:ascii="Times New Roman" w:hAnsi="Times New Roman"/>
          <w:color w:val="000000"/>
          <w:lang w:val="uk-UA"/>
        </w:rPr>
        <w:t>і споруд (присадибна ділянка) (</w:t>
      </w:r>
      <w:smartTag w:uri="urn:schemas-microsoft-com:office:smarttags" w:element="metricconverter">
        <w:smartTagPr>
          <w:attr w:name="ProductID" w:val="0,2327 га"/>
        </w:smartTagPr>
        <w:r w:rsidRPr="008D6327">
          <w:rPr>
            <w:rStyle w:val="Heading2Char"/>
            <w:rFonts w:ascii="Times New Roman" w:hAnsi="Times New Roman"/>
            <w:color w:val="000000"/>
            <w:lang w:val="uk-UA"/>
          </w:rPr>
          <w:t>0,2327 га</w:t>
        </w:r>
      </w:smartTag>
      <w:r w:rsidRPr="008D6327">
        <w:rPr>
          <w:rStyle w:val="Heading2Char"/>
          <w:rFonts w:ascii="Times New Roman" w:hAnsi="Times New Roman"/>
          <w:color w:val="000000"/>
          <w:lang w:val="uk-UA"/>
        </w:rPr>
        <w:t>)</w:t>
      </w:r>
    </w:p>
    <w:p w:rsidR="00AD7ECA" w:rsidRPr="001779CD" w:rsidRDefault="00AD7ECA" w:rsidP="00AF13B0">
      <w:pPr>
        <w:ind w:firstLine="709"/>
        <w:jc w:val="center"/>
        <w:rPr>
          <w:lang w:val="uk-UA"/>
        </w:rPr>
      </w:pPr>
    </w:p>
    <w:p w:rsidR="00AD7ECA" w:rsidRPr="008D6327" w:rsidRDefault="00AD7ECA" w:rsidP="008D6327">
      <w:pPr>
        <w:ind w:firstLine="708"/>
        <w:jc w:val="both"/>
        <w:rPr>
          <w:b/>
          <w:sz w:val="26"/>
          <w:szCs w:val="26"/>
          <w:lang w:val="uk-UA"/>
        </w:rPr>
      </w:pPr>
      <w:r w:rsidRPr="008D6327">
        <w:rPr>
          <w:color w:val="000000"/>
          <w:sz w:val="26"/>
          <w:szCs w:val="26"/>
          <w:lang w:val="uk-UA"/>
        </w:rPr>
        <w:t xml:space="preserve">Розглянувши заяву Дігтярьова Г.В. та матеріали технічної документації із землеустрою розробленої ФОП «Марченко В.І.»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Дігтярьова Г.В. </w:t>
      </w:r>
      <w:r w:rsidRPr="008D6327">
        <w:rPr>
          <w:sz w:val="26"/>
          <w:szCs w:val="26"/>
          <w:lang w:val="uk-UA"/>
        </w:rPr>
        <w:t>в с. Шубівка</w:t>
      </w:r>
      <w:r w:rsidRPr="008D6327">
        <w:rPr>
          <w:color w:val="000000"/>
          <w:sz w:val="26"/>
          <w:szCs w:val="26"/>
          <w:lang w:val="uk-UA"/>
        </w:rPr>
        <w:t>, вул. Фалкова, 75,</w:t>
      </w:r>
      <w:r w:rsidRPr="008D6327">
        <w:rPr>
          <w:sz w:val="26"/>
          <w:szCs w:val="26"/>
          <w:lang w:val="uk-UA"/>
        </w:rPr>
        <w:t xml:space="preserve"> відповідно до ст. 12, 40, 81, 118, 121 Земельного кодексу України, Закону України «Про місцеве самоврядування в Україні», та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</w:t>
      </w:r>
      <w:r w:rsidRPr="008D6327">
        <w:rPr>
          <w:b/>
          <w:sz w:val="26"/>
          <w:szCs w:val="26"/>
          <w:lang w:val="uk-UA"/>
        </w:rPr>
        <w:t>сесія міської ради вирішила:</w:t>
      </w:r>
    </w:p>
    <w:p w:rsidR="00AD7ECA" w:rsidRPr="008D6327" w:rsidRDefault="00AD7ECA" w:rsidP="008D6327">
      <w:pPr>
        <w:ind w:firstLine="708"/>
        <w:jc w:val="both"/>
        <w:rPr>
          <w:color w:val="000000"/>
          <w:sz w:val="26"/>
          <w:szCs w:val="26"/>
          <w:lang w:val="uk-UA"/>
        </w:rPr>
      </w:pPr>
    </w:p>
    <w:p w:rsidR="00AD7ECA" w:rsidRPr="008D6327" w:rsidRDefault="00AD7ECA" w:rsidP="001779CD">
      <w:pPr>
        <w:jc w:val="both"/>
        <w:rPr>
          <w:sz w:val="26"/>
          <w:szCs w:val="26"/>
          <w:lang w:val="uk-UA"/>
        </w:rPr>
      </w:pPr>
      <w:r w:rsidRPr="008D6327">
        <w:rPr>
          <w:sz w:val="26"/>
          <w:szCs w:val="26"/>
          <w:lang w:val="uk-UA"/>
        </w:rPr>
        <w:t xml:space="preserve">            1. Затвердити</w:t>
      </w:r>
      <w:r w:rsidRPr="008D6327">
        <w:rPr>
          <w:b/>
          <w:sz w:val="26"/>
          <w:szCs w:val="26"/>
          <w:lang w:val="uk-UA"/>
        </w:rPr>
        <w:t xml:space="preserve"> </w:t>
      </w:r>
      <w:r w:rsidRPr="008D6327">
        <w:rPr>
          <w:sz w:val="26"/>
          <w:szCs w:val="26"/>
          <w:lang w:val="uk-UA"/>
        </w:rPr>
        <w:t>Дігтярьову Григорію Валентиновичу</w:t>
      </w:r>
      <w:r w:rsidRPr="008D6327">
        <w:rPr>
          <w:b/>
          <w:sz w:val="26"/>
          <w:szCs w:val="26"/>
          <w:lang w:val="uk-UA"/>
        </w:rPr>
        <w:t xml:space="preserve"> </w:t>
      </w:r>
      <w:r w:rsidRPr="008D6327">
        <w:rPr>
          <w:rStyle w:val="Heading2Char"/>
          <w:rFonts w:ascii="Times New Roman" w:hAnsi="Times New Roman"/>
          <w:b w:val="0"/>
          <w:color w:val="auto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8D6327">
        <w:rPr>
          <w:rStyle w:val="Heading2Char"/>
          <w:rFonts w:ascii="Times New Roman" w:hAnsi="Times New Roman"/>
          <w:b w:val="0"/>
          <w:color w:val="000000"/>
          <w:lang w:val="uk-UA"/>
        </w:rPr>
        <w:t xml:space="preserve">в </w:t>
      </w:r>
      <w:r w:rsidRPr="008D6327">
        <w:rPr>
          <w:sz w:val="26"/>
          <w:szCs w:val="26"/>
          <w:lang w:val="uk-UA"/>
        </w:rPr>
        <w:t>с. Шубівка</w:t>
      </w:r>
      <w:r w:rsidRPr="008D6327">
        <w:rPr>
          <w:color w:val="000000"/>
          <w:sz w:val="26"/>
          <w:szCs w:val="26"/>
          <w:lang w:val="uk-UA"/>
        </w:rPr>
        <w:t>, вул. Фалкова, 75</w:t>
      </w:r>
      <w:r w:rsidRPr="008D6327">
        <w:rPr>
          <w:rStyle w:val="Heading2Char"/>
          <w:rFonts w:ascii="Times New Roman" w:hAnsi="Times New Roman"/>
          <w:b w:val="0"/>
          <w:color w:val="000000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</w:t>
      </w:r>
      <w:r w:rsidRPr="008D6327">
        <w:rPr>
          <w:rStyle w:val="Heading1Char"/>
          <w:b w:val="0"/>
          <w:color w:val="000000"/>
          <w:sz w:val="26"/>
          <w:szCs w:val="26"/>
          <w:lang w:val="uk-UA"/>
        </w:rPr>
        <w:t>загальною площею</w:t>
      </w:r>
      <w:r w:rsidRPr="008D6327">
        <w:rPr>
          <w:color w:val="000000"/>
          <w:sz w:val="26"/>
          <w:szCs w:val="26"/>
          <w:lang w:val="uk-UA"/>
        </w:rPr>
        <w:t xml:space="preserve"> </w:t>
      </w:r>
      <w:smartTag w:uri="urn:schemas-microsoft-com:office:smarttags" w:element="metricconverter">
        <w:smartTagPr>
          <w:attr w:name="ProductID" w:val="0,2327 га"/>
        </w:smartTagPr>
        <w:r w:rsidRPr="008D6327">
          <w:rPr>
            <w:color w:val="000000"/>
            <w:sz w:val="26"/>
            <w:szCs w:val="26"/>
          </w:rPr>
          <w:t>0,</w:t>
        </w:r>
        <w:r w:rsidRPr="008D6327">
          <w:rPr>
            <w:color w:val="000000"/>
            <w:sz w:val="26"/>
            <w:szCs w:val="26"/>
            <w:lang w:val="uk-UA"/>
          </w:rPr>
          <w:t xml:space="preserve">2327 </w:t>
        </w:r>
        <w:r w:rsidRPr="008D6327">
          <w:rPr>
            <w:color w:val="000000"/>
            <w:sz w:val="26"/>
            <w:szCs w:val="26"/>
          </w:rPr>
          <w:t>га</w:t>
        </w:r>
      </w:smartTag>
      <w:r w:rsidRPr="008D6327">
        <w:rPr>
          <w:sz w:val="26"/>
          <w:szCs w:val="26"/>
          <w:lang w:val="uk-UA"/>
        </w:rPr>
        <w:t xml:space="preserve"> </w:t>
      </w:r>
      <w:r w:rsidRPr="008D6327">
        <w:rPr>
          <w:sz w:val="26"/>
          <w:szCs w:val="26"/>
        </w:rPr>
        <w:t xml:space="preserve">(кадастровий номер </w:t>
      </w:r>
      <w:r w:rsidRPr="008D6327">
        <w:rPr>
          <w:color w:val="000000"/>
          <w:sz w:val="26"/>
          <w:szCs w:val="26"/>
          <w:lang w:val="uk-UA"/>
        </w:rPr>
        <w:t>3222289201:01:323:0038</w:t>
      </w:r>
      <w:r w:rsidRPr="008D6327">
        <w:rPr>
          <w:sz w:val="26"/>
          <w:szCs w:val="26"/>
        </w:rPr>
        <w:t>)</w:t>
      </w:r>
      <w:r w:rsidRPr="008D6327">
        <w:rPr>
          <w:sz w:val="26"/>
          <w:szCs w:val="26"/>
          <w:lang w:val="uk-UA"/>
        </w:rPr>
        <w:t>.</w:t>
      </w:r>
    </w:p>
    <w:p w:rsidR="00AD7ECA" w:rsidRPr="008D6327" w:rsidRDefault="00AD7ECA" w:rsidP="00E95306">
      <w:pPr>
        <w:pStyle w:val="BodyText"/>
        <w:spacing w:after="0"/>
        <w:jc w:val="both"/>
        <w:rPr>
          <w:rStyle w:val="Heading2Char"/>
          <w:rFonts w:ascii="Times New Roman" w:hAnsi="Times New Roman"/>
          <w:b w:val="0"/>
          <w:color w:val="000000"/>
          <w:lang w:val="uk-UA"/>
        </w:rPr>
      </w:pPr>
      <w:r w:rsidRPr="008D6327">
        <w:rPr>
          <w:bCs/>
          <w:sz w:val="26"/>
          <w:szCs w:val="26"/>
          <w:lang w:val="uk-UA"/>
        </w:rPr>
        <w:t xml:space="preserve">            2. Передати </w:t>
      </w:r>
      <w:r w:rsidRPr="008D6327">
        <w:rPr>
          <w:sz w:val="26"/>
          <w:szCs w:val="26"/>
          <w:lang w:val="uk-UA"/>
        </w:rPr>
        <w:t>Дігтярьову Григорію Валентиновичу</w:t>
      </w:r>
      <w:r w:rsidRPr="008D6327">
        <w:rPr>
          <w:b/>
          <w:sz w:val="26"/>
          <w:szCs w:val="26"/>
          <w:lang w:val="uk-UA"/>
        </w:rPr>
        <w:t xml:space="preserve"> </w:t>
      </w:r>
      <w:r w:rsidRPr="008D6327">
        <w:rPr>
          <w:sz w:val="26"/>
          <w:szCs w:val="26"/>
          <w:lang w:val="uk-UA"/>
        </w:rPr>
        <w:t xml:space="preserve">у </w:t>
      </w:r>
      <w:r w:rsidRPr="008D6327">
        <w:rPr>
          <w:bCs/>
          <w:sz w:val="26"/>
          <w:szCs w:val="26"/>
          <w:lang w:val="uk-UA"/>
        </w:rPr>
        <w:t xml:space="preserve">власність </w:t>
      </w:r>
      <w:r w:rsidRPr="008D6327">
        <w:rPr>
          <w:sz w:val="26"/>
          <w:szCs w:val="26"/>
          <w:lang w:val="uk-UA"/>
        </w:rPr>
        <w:t xml:space="preserve">з земель комунальної власності земельну ділянку загальною площею 0,2327га (кадастровий номер </w:t>
      </w:r>
      <w:r w:rsidRPr="008D6327">
        <w:rPr>
          <w:color w:val="000000"/>
          <w:sz w:val="26"/>
          <w:szCs w:val="26"/>
          <w:lang w:val="uk-UA"/>
        </w:rPr>
        <w:t>3222289201:01:323:0038</w:t>
      </w:r>
      <w:r w:rsidRPr="008D6327">
        <w:rPr>
          <w:sz w:val="26"/>
          <w:szCs w:val="26"/>
          <w:lang w:val="uk-UA"/>
        </w:rPr>
        <w:t xml:space="preserve">) для будівництва і обслуговування житлового будинку, господарських будівель і споруд (присадибна ділянка) </w:t>
      </w:r>
      <w:r w:rsidRPr="008D6327">
        <w:rPr>
          <w:rStyle w:val="Heading2Char"/>
          <w:rFonts w:ascii="Times New Roman" w:hAnsi="Times New Roman"/>
          <w:b w:val="0"/>
          <w:color w:val="auto"/>
          <w:lang w:val="uk-UA"/>
        </w:rPr>
        <w:t xml:space="preserve">) </w:t>
      </w:r>
      <w:r w:rsidRPr="008D6327">
        <w:rPr>
          <w:rStyle w:val="Heading2Char"/>
          <w:rFonts w:ascii="Times New Roman" w:hAnsi="Times New Roman"/>
          <w:b w:val="0"/>
          <w:color w:val="000000"/>
          <w:lang w:val="uk-UA"/>
        </w:rPr>
        <w:t xml:space="preserve">в </w:t>
      </w:r>
      <w:r w:rsidRPr="008D6327">
        <w:rPr>
          <w:sz w:val="26"/>
          <w:szCs w:val="26"/>
          <w:lang w:val="uk-UA"/>
        </w:rPr>
        <w:t>с. Шубівка</w:t>
      </w:r>
      <w:r w:rsidRPr="008D6327">
        <w:rPr>
          <w:color w:val="000000"/>
          <w:sz w:val="26"/>
          <w:szCs w:val="26"/>
          <w:lang w:val="uk-UA"/>
        </w:rPr>
        <w:t>, вул. Фалкова, 75</w:t>
      </w:r>
      <w:r w:rsidRPr="008D6327">
        <w:rPr>
          <w:rStyle w:val="Heading2Char"/>
          <w:rFonts w:ascii="Times New Roman" w:hAnsi="Times New Roman"/>
          <w:b w:val="0"/>
          <w:color w:val="000000"/>
          <w:lang w:val="uk-UA"/>
        </w:rPr>
        <w:t>.</w:t>
      </w:r>
    </w:p>
    <w:p w:rsidR="00AD7ECA" w:rsidRPr="008D6327" w:rsidRDefault="00AD7ECA" w:rsidP="00E95306">
      <w:pPr>
        <w:pStyle w:val="BodyText"/>
        <w:spacing w:after="0"/>
        <w:jc w:val="both"/>
        <w:rPr>
          <w:sz w:val="26"/>
          <w:szCs w:val="26"/>
          <w:lang w:val="uk-UA"/>
        </w:rPr>
      </w:pPr>
      <w:r w:rsidRPr="008D6327">
        <w:rPr>
          <w:rStyle w:val="Heading2Char"/>
          <w:rFonts w:ascii="Times New Roman" w:hAnsi="Times New Roman"/>
          <w:b w:val="0"/>
          <w:color w:val="000000"/>
          <w:lang w:val="uk-UA"/>
        </w:rPr>
        <w:t xml:space="preserve">            </w:t>
      </w:r>
      <w:r w:rsidRPr="008D6327">
        <w:rPr>
          <w:sz w:val="26"/>
          <w:szCs w:val="26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AD7ECA" w:rsidRPr="008D6327" w:rsidRDefault="00AD7ECA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8D6327">
        <w:rPr>
          <w:sz w:val="26"/>
          <w:szCs w:val="26"/>
          <w:lang w:val="uk-UA"/>
        </w:rPr>
        <w:t>4. Дігтярьову Григорію Валентиновичу</w:t>
      </w:r>
      <w:r w:rsidRPr="008D6327">
        <w:rPr>
          <w:b/>
          <w:sz w:val="26"/>
          <w:szCs w:val="26"/>
          <w:lang w:val="uk-UA"/>
        </w:rPr>
        <w:t xml:space="preserve"> </w:t>
      </w:r>
      <w:r w:rsidRPr="008D6327">
        <w:rPr>
          <w:sz w:val="26"/>
          <w:szCs w:val="26"/>
          <w:lang w:val="uk-UA"/>
        </w:rPr>
        <w:t>забезпечити:</w:t>
      </w:r>
    </w:p>
    <w:p w:rsidR="00AD7ECA" w:rsidRPr="008D6327" w:rsidRDefault="00AD7ECA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8D6327">
        <w:rPr>
          <w:sz w:val="26"/>
          <w:szCs w:val="26"/>
          <w:lang w:val="uk-UA"/>
        </w:rPr>
        <w:t>4.1. 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AD7ECA" w:rsidRPr="008D6327" w:rsidRDefault="00AD7ECA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8D6327">
        <w:rPr>
          <w:sz w:val="26"/>
          <w:szCs w:val="26"/>
          <w:lang w:val="uk-UA"/>
        </w:rPr>
        <w:t>4.2. використання земельної ділянки за цільовим призначенням, з дотриманням вимог  діючого законодавства України.</w:t>
      </w:r>
    </w:p>
    <w:p w:rsidR="00AD7ECA" w:rsidRPr="008D6327" w:rsidRDefault="00AD7ECA" w:rsidP="00B93D74">
      <w:pPr>
        <w:tabs>
          <w:tab w:val="left" w:pos="9540"/>
        </w:tabs>
        <w:ind w:firstLine="709"/>
        <w:jc w:val="both"/>
        <w:rPr>
          <w:sz w:val="26"/>
          <w:szCs w:val="26"/>
        </w:rPr>
      </w:pPr>
      <w:r w:rsidRPr="008D6327">
        <w:rPr>
          <w:sz w:val="26"/>
          <w:szCs w:val="26"/>
          <w:lang w:val="uk-UA"/>
        </w:rPr>
        <w:t>4.3.</w:t>
      </w:r>
      <w:r w:rsidRPr="008D6327">
        <w:rPr>
          <w:sz w:val="26"/>
          <w:szCs w:val="26"/>
        </w:rPr>
        <w:t xml:space="preserve"> </w:t>
      </w:r>
      <w:r w:rsidRPr="008D6327">
        <w:rPr>
          <w:sz w:val="26"/>
          <w:szCs w:val="26"/>
          <w:lang w:val="uk-UA"/>
        </w:rPr>
        <w:t xml:space="preserve">виконання обов’язків та способів добросусідства відповідно до вимог Земельного кодексу України.                           </w:t>
      </w:r>
    </w:p>
    <w:p w:rsidR="00AD7ECA" w:rsidRPr="008D6327" w:rsidRDefault="00AD7ECA" w:rsidP="000057D5">
      <w:pPr>
        <w:ind w:firstLine="630"/>
        <w:jc w:val="both"/>
        <w:rPr>
          <w:b/>
          <w:sz w:val="26"/>
          <w:szCs w:val="26"/>
          <w:lang w:val="uk-UA"/>
        </w:rPr>
      </w:pPr>
      <w:r w:rsidRPr="008D6327">
        <w:rPr>
          <w:sz w:val="26"/>
          <w:szCs w:val="26"/>
          <w:lang w:val="uk-UA"/>
        </w:rPr>
        <w:t xml:space="preserve"> 5</w:t>
      </w:r>
      <w:r w:rsidRPr="008D6327">
        <w:rPr>
          <w:sz w:val="26"/>
          <w:szCs w:val="26"/>
        </w:rPr>
        <w:t xml:space="preserve">. Контроль за виконанням даного рішення покласти на постійну комісію </w:t>
      </w:r>
      <w:r w:rsidRPr="008D6327">
        <w:rPr>
          <w:sz w:val="26"/>
          <w:szCs w:val="26"/>
          <w:lang w:val="uk-UA"/>
        </w:rPr>
        <w:t>міської ради з питань земельних відносин, екології та природокористування.</w:t>
      </w:r>
    </w:p>
    <w:p w:rsidR="00AD7ECA" w:rsidRDefault="00AD7ECA" w:rsidP="00B93D74">
      <w:pPr>
        <w:tabs>
          <w:tab w:val="left" w:pos="9540"/>
        </w:tabs>
        <w:jc w:val="both"/>
        <w:rPr>
          <w:b/>
          <w:lang w:val="uk-UA"/>
        </w:rPr>
      </w:pPr>
    </w:p>
    <w:p w:rsidR="00AD7ECA" w:rsidRDefault="00AD7ECA" w:rsidP="00B93D74">
      <w:pPr>
        <w:tabs>
          <w:tab w:val="left" w:pos="9540"/>
        </w:tabs>
        <w:jc w:val="both"/>
        <w:rPr>
          <w:b/>
          <w:lang w:val="uk-UA"/>
        </w:rPr>
      </w:pPr>
    </w:p>
    <w:p w:rsidR="00AD7ECA" w:rsidRDefault="00AD7ECA" w:rsidP="00B93D74">
      <w:pPr>
        <w:tabs>
          <w:tab w:val="left" w:pos="9540"/>
        </w:tabs>
        <w:jc w:val="both"/>
        <w:rPr>
          <w:b/>
          <w:lang w:val="uk-UA"/>
        </w:rPr>
      </w:pPr>
    </w:p>
    <w:p w:rsidR="00AD7ECA" w:rsidRDefault="00AD7ECA" w:rsidP="00B93D74">
      <w:pPr>
        <w:tabs>
          <w:tab w:val="left" w:pos="9540"/>
        </w:tabs>
        <w:jc w:val="both"/>
        <w:rPr>
          <w:b/>
          <w:lang w:val="uk-UA"/>
        </w:rPr>
      </w:pPr>
    </w:p>
    <w:p w:rsidR="00AD7ECA" w:rsidRDefault="00AD7ECA" w:rsidP="00684DEC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</w:rPr>
        <w:t>Олександр ПАНЮТА</w:t>
      </w:r>
    </w:p>
    <w:p w:rsidR="00AD7ECA" w:rsidRPr="00E61B04" w:rsidRDefault="00AD7ECA" w:rsidP="001779CD">
      <w:pPr>
        <w:rPr>
          <w:lang w:val="uk-UA"/>
        </w:rPr>
      </w:pPr>
    </w:p>
    <w:sectPr w:rsidR="00AD7ECA" w:rsidRPr="00E61B04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Bradley Hand ITC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2740F"/>
    <w:rsid w:val="00035590"/>
    <w:rsid w:val="0003789A"/>
    <w:rsid w:val="0004323C"/>
    <w:rsid w:val="00055F21"/>
    <w:rsid w:val="0005766E"/>
    <w:rsid w:val="000679E9"/>
    <w:rsid w:val="000766F4"/>
    <w:rsid w:val="0008438F"/>
    <w:rsid w:val="00097094"/>
    <w:rsid w:val="000A6FD6"/>
    <w:rsid w:val="000C43A2"/>
    <w:rsid w:val="000D15EA"/>
    <w:rsid w:val="000D4555"/>
    <w:rsid w:val="00120596"/>
    <w:rsid w:val="001255A6"/>
    <w:rsid w:val="00134070"/>
    <w:rsid w:val="001512B8"/>
    <w:rsid w:val="00156168"/>
    <w:rsid w:val="00160B51"/>
    <w:rsid w:val="001654BB"/>
    <w:rsid w:val="001779CD"/>
    <w:rsid w:val="00183370"/>
    <w:rsid w:val="001A1191"/>
    <w:rsid w:val="001E0117"/>
    <w:rsid w:val="001E30CF"/>
    <w:rsid w:val="001E4CAE"/>
    <w:rsid w:val="001F51B9"/>
    <w:rsid w:val="001F5B3B"/>
    <w:rsid w:val="00200C3F"/>
    <w:rsid w:val="00205336"/>
    <w:rsid w:val="002435C1"/>
    <w:rsid w:val="002811D8"/>
    <w:rsid w:val="00285E06"/>
    <w:rsid w:val="0028709B"/>
    <w:rsid w:val="002973CE"/>
    <w:rsid w:val="002A2619"/>
    <w:rsid w:val="002A4142"/>
    <w:rsid w:val="002A6C3D"/>
    <w:rsid w:val="002B2051"/>
    <w:rsid w:val="002B3780"/>
    <w:rsid w:val="002B72EA"/>
    <w:rsid w:val="002F64CA"/>
    <w:rsid w:val="003003F4"/>
    <w:rsid w:val="0030210F"/>
    <w:rsid w:val="00311F45"/>
    <w:rsid w:val="00322443"/>
    <w:rsid w:val="0033356C"/>
    <w:rsid w:val="00343540"/>
    <w:rsid w:val="0036004E"/>
    <w:rsid w:val="003675F0"/>
    <w:rsid w:val="00371E70"/>
    <w:rsid w:val="00372C10"/>
    <w:rsid w:val="00382FC3"/>
    <w:rsid w:val="00385BA7"/>
    <w:rsid w:val="00392686"/>
    <w:rsid w:val="00394529"/>
    <w:rsid w:val="003C3AD9"/>
    <w:rsid w:val="00407CEF"/>
    <w:rsid w:val="00410989"/>
    <w:rsid w:val="00430EDA"/>
    <w:rsid w:val="00451B1B"/>
    <w:rsid w:val="0046574A"/>
    <w:rsid w:val="00470726"/>
    <w:rsid w:val="0047467B"/>
    <w:rsid w:val="00474700"/>
    <w:rsid w:val="00495838"/>
    <w:rsid w:val="004B73C2"/>
    <w:rsid w:val="004C3C0F"/>
    <w:rsid w:val="004C551D"/>
    <w:rsid w:val="004C679F"/>
    <w:rsid w:val="004C77B8"/>
    <w:rsid w:val="004D1D4F"/>
    <w:rsid w:val="004E2B8D"/>
    <w:rsid w:val="004E6FDF"/>
    <w:rsid w:val="004E70D5"/>
    <w:rsid w:val="004F0A23"/>
    <w:rsid w:val="004F3D05"/>
    <w:rsid w:val="0050270D"/>
    <w:rsid w:val="0051310D"/>
    <w:rsid w:val="00514845"/>
    <w:rsid w:val="0052178B"/>
    <w:rsid w:val="00537040"/>
    <w:rsid w:val="00550196"/>
    <w:rsid w:val="00562322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3523"/>
    <w:rsid w:val="00636776"/>
    <w:rsid w:val="00641D76"/>
    <w:rsid w:val="006837E1"/>
    <w:rsid w:val="00684DEC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6F43DA"/>
    <w:rsid w:val="00710239"/>
    <w:rsid w:val="00711BD2"/>
    <w:rsid w:val="00713FDE"/>
    <w:rsid w:val="007212A9"/>
    <w:rsid w:val="0072146F"/>
    <w:rsid w:val="007415F2"/>
    <w:rsid w:val="00742C67"/>
    <w:rsid w:val="00757551"/>
    <w:rsid w:val="00757F01"/>
    <w:rsid w:val="0078214C"/>
    <w:rsid w:val="00784F60"/>
    <w:rsid w:val="007B2EFF"/>
    <w:rsid w:val="007C0FC2"/>
    <w:rsid w:val="007C3253"/>
    <w:rsid w:val="007E072C"/>
    <w:rsid w:val="007E45DA"/>
    <w:rsid w:val="008064EE"/>
    <w:rsid w:val="00812333"/>
    <w:rsid w:val="00813569"/>
    <w:rsid w:val="00835C6E"/>
    <w:rsid w:val="00860B2C"/>
    <w:rsid w:val="0087428C"/>
    <w:rsid w:val="00880DAA"/>
    <w:rsid w:val="00895DC1"/>
    <w:rsid w:val="008B08DF"/>
    <w:rsid w:val="008D02DC"/>
    <w:rsid w:val="008D6327"/>
    <w:rsid w:val="009009C0"/>
    <w:rsid w:val="009070FF"/>
    <w:rsid w:val="009240DD"/>
    <w:rsid w:val="00926D7F"/>
    <w:rsid w:val="0092745F"/>
    <w:rsid w:val="00932ADF"/>
    <w:rsid w:val="00950F91"/>
    <w:rsid w:val="00950F9F"/>
    <w:rsid w:val="00967CA0"/>
    <w:rsid w:val="00980FAE"/>
    <w:rsid w:val="00983F9D"/>
    <w:rsid w:val="009930B3"/>
    <w:rsid w:val="00993481"/>
    <w:rsid w:val="00995EBB"/>
    <w:rsid w:val="009D01E8"/>
    <w:rsid w:val="009D24EC"/>
    <w:rsid w:val="009D4076"/>
    <w:rsid w:val="009D63A8"/>
    <w:rsid w:val="009E744F"/>
    <w:rsid w:val="009F1A3F"/>
    <w:rsid w:val="009F1EF0"/>
    <w:rsid w:val="009F6FCD"/>
    <w:rsid w:val="00A0434A"/>
    <w:rsid w:val="00A17CFF"/>
    <w:rsid w:val="00A277BC"/>
    <w:rsid w:val="00A5426F"/>
    <w:rsid w:val="00A6318B"/>
    <w:rsid w:val="00A65793"/>
    <w:rsid w:val="00A669BF"/>
    <w:rsid w:val="00A91C0A"/>
    <w:rsid w:val="00A96A06"/>
    <w:rsid w:val="00A97C90"/>
    <w:rsid w:val="00AA3AE4"/>
    <w:rsid w:val="00AA4268"/>
    <w:rsid w:val="00AB6EFC"/>
    <w:rsid w:val="00AC085B"/>
    <w:rsid w:val="00AD5908"/>
    <w:rsid w:val="00AD7ECA"/>
    <w:rsid w:val="00AE1A00"/>
    <w:rsid w:val="00AF13B0"/>
    <w:rsid w:val="00AF3626"/>
    <w:rsid w:val="00AF6071"/>
    <w:rsid w:val="00B00D15"/>
    <w:rsid w:val="00B0250C"/>
    <w:rsid w:val="00B1729D"/>
    <w:rsid w:val="00B3531E"/>
    <w:rsid w:val="00B379D3"/>
    <w:rsid w:val="00B42050"/>
    <w:rsid w:val="00B5269A"/>
    <w:rsid w:val="00B56037"/>
    <w:rsid w:val="00B70D6E"/>
    <w:rsid w:val="00B9367A"/>
    <w:rsid w:val="00B93D74"/>
    <w:rsid w:val="00BA2BBA"/>
    <w:rsid w:val="00BA3700"/>
    <w:rsid w:val="00BC3DE1"/>
    <w:rsid w:val="00BD0151"/>
    <w:rsid w:val="00BE2C50"/>
    <w:rsid w:val="00BE2E49"/>
    <w:rsid w:val="00BE6BBC"/>
    <w:rsid w:val="00BF4608"/>
    <w:rsid w:val="00C020B5"/>
    <w:rsid w:val="00C0512B"/>
    <w:rsid w:val="00C14BA3"/>
    <w:rsid w:val="00C15396"/>
    <w:rsid w:val="00C364D7"/>
    <w:rsid w:val="00C400D5"/>
    <w:rsid w:val="00C534AE"/>
    <w:rsid w:val="00C56634"/>
    <w:rsid w:val="00C62BB9"/>
    <w:rsid w:val="00C67053"/>
    <w:rsid w:val="00C87BC4"/>
    <w:rsid w:val="00CA630A"/>
    <w:rsid w:val="00CD1318"/>
    <w:rsid w:val="00D0619D"/>
    <w:rsid w:val="00D0723A"/>
    <w:rsid w:val="00D308E4"/>
    <w:rsid w:val="00D604E8"/>
    <w:rsid w:val="00D61E0F"/>
    <w:rsid w:val="00D67C11"/>
    <w:rsid w:val="00DB6C1E"/>
    <w:rsid w:val="00DD0F32"/>
    <w:rsid w:val="00DF01A8"/>
    <w:rsid w:val="00DF24B8"/>
    <w:rsid w:val="00E16FFB"/>
    <w:rsid w:val="00E365C7"/>
    <w:rsid w:val="00E400FA"/>
    <w:rsid w:val="00E5504D"/>
    <w:rsid w:val="00E61B04"/>
    <w:rsid w:val="00E70932"/>
    <w:rsid w:val="00E7145D"/>
    <w:rsid w:val="00E71A9D"/>
    <w:rsid w:val="00E755CA"/>
    <w:rsid w:val="00E82575"/>
    <w:rsid w:val="00E9363D"/>
    <w:rsid w:val="00E95306"/>
    <w:rsid w:val="00E977FA"/>
    <w:rsid w:val="00EA0372"/>
    <w:rsid w:val="00EA23DA"/>
    <w:rsid w:val="00EC2542"/>
    <w:rsid w:val="00ED0170"/>
    <w:rsid w:val="00EE12F8"/>
    <w:rsid w:val="00EE27A6"/>
    <w:rsid w:val="00EF258D"/>
    <w:rsid w:val="00EF70E8"/>
    <w:rsid w:val="00EF7B7B"/>
    <w:rsid w:val="00F02DF3"/>
    <w:rsid w:val="00F16C1D"/>
    <w:rsid w:val="00F21097"/>
    <w:rsid w:val="00F2308A"/>
    <w:rsid w:val="00F23F46"/>
    <w:rsid w:val="00F33524"/>
    <w:rsid w:val="00F37AAF"/>
    <w:rsid w:val="00F41DC4"/>
    <w:rsid w:val="00F43C2C"/>
    <w:rsid w:val="00F4798A"/>
    <w:rsid w:val="00F5389C"/>
    <w:rsid w:val="00F6427C"/>
    <w:rsid w:val="00F65EE5"/>
    <w:rsid w:val="00F70695"/>
    <w:rsid w:val="00F71C95"/>
    <w:rsid w:val="00F7492D"/>
    <w:rsid w:val="00F87B45"/>
    <w:rsid w:val="00F87BCF"/>
    <w:rsid w:val="00F90964"/>
    <w:rsid w:val="00FA63A8"/>
    <w:rsid w:val="00FB271F"/>
    <w:rsid w:val="00FB31ED"/>
    <w:rsid w:val="00FB4538"/>
    <w:rsid w:val="00FC28D6"/>
    <w:rsid w:val="00FC70BC"/>
    <w:rsid w:val="00FD22E9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BodyText">
    <w:name w:val="Body Text"/>
    <w:basedOn w:val="Normal"/>
    <w:link w:val="BodyTextChar"/>
    <w:uiPriority w:val="99"/>
    <w:semiHidden/>
    <w:rsid w:val="00B1729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16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406</Words>
  <Characters>2320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</dc:title>
  <dc:subject/>
  <dc:creator>LENOVO</dc:creator>
  <cp:keywords/>
  <dc:description/>
  <cp:lastModifiedBy>Пользователь Windows</cp:lastModifiedBy>
  <cp:revision>5</cp:revision>
  <cp:lastPrinted>2023-07-24T13:31:00Z</cp:lastPrinted>
  <dcterms:created xsi:type="dcterms:W3CDTF">2024-03-26T09:53:00Z</dcterms:created>
  <dcterms:modified xsi:type="dcterms:W3CDTF">2024-03-26T09:57:00Z</dcterms:modified>
</cp:coreProperties>
</file>